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4AB291C" w14:textId="129FACB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</w:t>
      </w:r>
      <w:r w:rsidRPr="00E960BB" w:rsidR="001E41B5">
        <w:rPr>
          <w:rFonts w:ascii="Corbel" w:hAnsi="Corbel"/>
          <w:bCs/>
          <w:i/>
        </w:rPr>
        <w:t>UR nr</w:t>
      </w:r>
      <w:r w:rsidRPr="00E960BB" w:rsidR="00CD6897">
        <w:rPr>
          <w:rFonts w:ascii="Corbel" w:hAnsi="Corbel"/>
          <w:bCs/>
          <w:i/>
        </w:rPr>
        <w:t xml:space="preserve"> </w:t>
      </w:r>
      <w:r w:rsidR="00330AA3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330AA3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6A85E588" w14:textId="3BAE70F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E35118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P="00EA4832" w:rsidRDefault="00EA4832" w14:paraId="2DC375D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87504C" w14:paraId="3E8C6E01" w14:textId="6985495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</w:t>
      </w:r>
      <w:r w:rsidR="00445970">
        <w:rPr>
          <w:rFonts w:ascii="Corbel" w:hAnsi="Corbel"/>
          <w:sz w:val="20"/>
          <w:szCs w:val="20"/>
        </w:rPr>
        <w:t xml:space="preserve">  </w:t>
      </w:r>
      <w:r w:rsidR="007B2598">
        <w:rPr>
          <w:rFonts w:ascii="Corbel" w:hAnsi="Corbel"/>
          <w:sz w:val="20"/>
          <w:szCs w:val="20"/>
        </w:rPr>
        <w:t>202</w:t>
      </w:r>
      <w:r w:rsidR="00E35118">
        <w:rPr>
          <w:rFonts w:ascii="Corbel" w:hAnsi="Corbel"/>
          <w:sz w:val="20"/>
          <w:szCs w:val="20"/>
        </w:rPr>
        <w:t>4</w:t>
      </w:r>
      <w:r w:rsidR="007B2598">
        <w:rPr>
          <w:rFonts w:ascii="Corbel" w:hAnsi="Corbel"/>
          <w:sz w:val="20"/>
          <w:szCs w:val="20"/>
        </w:rPr>
        <w:t>/202</w:t>
      </w:r>
      <w:r w:rsidR="00E35118">
        <w:rPr>
          <w:rFonts w:ascii="Corbel" w:hAnsi="Corbel"/>
          <w:sz w:val="20"/>
          <w:szCs w:val="20"/>
        </w:rPr>
        <w:t>5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66F6DE51" w14:textId="77777777">
        <w:tc>
          <w:tcPr>
            <w:tcW w:w="2694" w:type="dxa"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B177E9" w:rsidRDefault="00B177E9" w14:paraId="03B8E35B" w14:textId="44773F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Pr="009C54AE" w:rsidR="0085747A" w:rsidTr="00B819C8" w14:paraId="604374B2" w14:textId="77777777">
        <w:tc>
          <w:tcPr>
            <w:tcW w:w="2694" w:type="dxa"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2DB9F2" w14:textId="645121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7418D39" w14:textId="77777777">
        <w:tc>
          <w:tcPr>
            <w:tcW w:w="2694" w:type="dxa"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1927" w14:paraId="446163E1" w14:textId="56A493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0B819C8" w14:paraId="5B9FF310" w14:textId="77777777">
        <w:tc>
          <w:tcPr>
            <w:tcW w:w="2694" w:type="dxa"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1927" w14:paraId="4997B24C" w14:textId="5D6715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0B819C8" w14:paraId="341C2847" w14:textId="77777777">
        <w:tc>
          <w:tcPr>
            <w:tcW w:w="2694" w:type="dxa"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7504C" w14:paraId="06B04A39" w14:textId="686FB6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00B819C8" w14:paraId="72CD6A6A" w14:textId="77777777">
        <w:tc>
          <w:tcPr>
            <w:tcW w:w="2694" w:type="dxa"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35E74D63" w14:textId="77777777">
        <w:tc>
          <w:tcPr>
            <w:tcW w:w="2694" w:type="dxa"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177E9" w14:paraId="1D1E7E7D" w14:textId="2957B6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76960E56" w14:textId="77777777">
        <w:tc>
          <w:tcPr>
            <w:tcW w:w="2694" w:type="dxa"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44C78" w14:paraId="1AB6EC5B" w14:textId="24DABC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B819C8" w14:paraId="5FD5D4BC" w14:textId="77777777">
        <w:tc>
          <w:tcPr>
            <w:tcW w:w="2694" w:type="dxa"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7504C" w14:paraId="1F2815B7" w14:textId="2A8CBE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Pr="009C54AE" w:rsidR="0085747A" w:rsidTr="00B819C8" w14:paraId="20BB1DEB" w14:textId="77777777">
        <w:tc>
          <w:tcPr>
            <w:tcW w:w="2694" w:type="dxa"/>
            <w:vAlign w:val="center"/>
          </w:tcPr>
          <w:p w:rsidRPr="009C54AE" w:rsidR="0085747A" w:rsidP="00571285" w:rsidRDefault="0085747A" w14:paraId="294F268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571285" w:rsidRDefault="0087667D" w14:paraId="5C86215F" w14:textId="62F318A3">
            <w:pPr>
              <w:pStyle w:val="Odpowiedzi"/>
              <w:numPr>
                <w:ilvl w:val="0"/>
                <w:numId w:val="14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Pr="009C54AE" w:rsidR="00923D7D" w:rsidTr="00B819C8" w14:paraId="1D2918F3" w14:textId="77777777">
        <w:tc>
          <w:tcPr>
            <w:tcW w:w="2694" w:type="dxa"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CE1005" w14:paraId="14EE8320" w14:textId="1F8978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E00E1D0" w14:textId="77777777">
        <w:tc>
          <w:tcPr>
            <w:tcW w:w="2694" w:type="dxa"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7541D3" w:rsidRDefault="00CE1005" w14:paraId="6E41D121" w14:textId="1B005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00B819C8" w14:paraId="3BF18A4E" w14:textId="77777777">
        <w:tc>
          <w:tcPr>
            <w:tcW w:w="2694" w:type="dxa"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803155" w14:textId="77DADD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87667D" w14:paraId="366FAF91" w14:textId="794482D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5AF251D" w14:textId="69AEF0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177E9" w14:paraId="5B2FC8C3" w14:textId="102BD1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DFAC538" w14:textId="5AD77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39051F" w:rsidRDefault="00923D7D" w14:paraId="20871AB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571285" w14:paraId="4E1A307C" w14:textId="0DC57481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87504C" w:rsidR="009C54AE" w:rsidP="0087504C" w:rsidRDefault="00E22FBC" w14:paraId="4DFB865D" w14:textId="555B1E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39051F" w:rsidP="009C54AE" w:rsidRDefault="0039051F" w14:paraId="0B376834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DA2421" w14:paraId="298D91CD" w14:textId="7230C6C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51F" w:rsidP="009C54AE" w:rsidRDefault="0039051F" w14:paraId="2C30E2D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51F" w:rsidP="009C54AE" w:rsidRDefault="0039051F" w14:paraId="6A7C422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51F" w:rsidP="009C54AE" w:rsidRDefault="0039051F" w14:paraId="4ECF8BE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30485DBC" w14:textId="466FBCA7">
            <w:pPr>
              <w:pStyle w:val="Podpunkty"/>
              <w:spacing w:before="40" w:after="40"/>
              <w:ind w:left="0"/>
              <w:rPr>
                <w:rFonts w:ascii="Corbel" w:hAnsi="Corbel" w:eastAsia="Calibri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 xml:space="preserve">Zapoznanie z budową anatomiczną i działaniem narządu głosu, jego higieny podczas </w:t>
            </w:r>
            <w:r w:rsidR="00511206">
              <w:rPr>
                <w:rFonts w:ascii="Corbel" w:hAnsi="Corbel" w:cstheme="minorHAnsi"/>
                <w:b w:val="0"/>
                <w:sz w:val="24"/>
                <w:szCs w:val="24"/>
              </w:rPr>
              <w:t xml:space="preserve">śpiewania i </w:t>
            </w: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mówienia a także technikami prawidłowego oddychania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028A7179" w14:textId="246B5429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6232B29C" w14:textId="7880269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F3370B" w:rsidTr="00A348DD" w14:paraId="516B3994" w14:textId="77777777">
        <w:tc>
          <w:tcPr>
            <w:tcW w:w="1021" w:type="dxa"/>
          </w:tcPr>
          <w:p w:rsidRPr="009C54AE" w:rsidR="00F3370B" w:rsidP="00F3370B" w:rsidRDefault="00F3370B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F3370B" w:rsidP="003E14AA" w:rsidRDefault="003A2BAA" w14:paraId="32D0B44C" w14:textId="392A4985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Pr="00F62AFF">
              <w:rPr>
                <w:rFonts w:ascii="Corbel" w:hAnsi="Corbel"/>
                <w:sz w:val="24"/>
                <w:szCs w:val="24"/>
              </w:rPr>
              <w:t xml:space="preserve"> podstawową wiedzę z za</w:t>
            </w:r>
            <w:r>
              <w:rPr>
                <w:rFonts w:ascii="Corbel" w:hAnsi="Corbel"/>
                <w:sz w:val="24"/>
                <w:szCs w:val="24"/>
              </w:rPr>
              <w:t>kresu prawidłowej emisji głosu podczas śpiewania i mówienia.</w:t>
            </w:r>
          </w:p>
        </w:tc>
        <w:tc>
          <w:tcPr>
            <w:tcW w:w="1865" w:type="dxa"/>
            <w:vAlign w:val="center"/>
          </w:tcPr>
          <w:p w:rsidRPr="00E52517" w:rsidR="00F3370B" w:rsidP="00A348DD" w:rsidRDefault="009C7DA3" w14:paraId="0BA198AF" w14:textId="0D46A3A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PPiW.W18</w:t>
            </w:r>
          </w:p>
        </w:tc>
      </w:tr>
      <w:tr w:rsidRPr="009C54AE" w:rsidR="00F3370B" w:rsidTr="00A348DD" w14:paraId="2FD343A7" w14:textId="77777777">
        <w:tc>
          <w:tcPr>
            <w:tcW w:w="1021" w:type="dxa"/>
          </w:tcPr>
          <w:p w:rsidRPr="009C54AE" w:rsidR="00F3370B" w:rsidP="00F3370B" w:rsidRDefault="00F3370B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7C235F" w:rsidR="00F3370B" w:rsidP="00F94BFA" w:rsidRDefault="003A2BAA" w14:paraId="789A51EB" w14:textId="29C7412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w sposób prawidłowy wydobywać głos podczas śpiewania</w:t>
            </w:r>
            <w:r w:rsidR="00F73FD4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posługuje się poprawną polszczyzną podczas mówienia.</w:t>
            </w:r>
          </w:p>
        </w:tc>
        <w:tc>
          <w:tcPr>
            <w:tcW w:w="1865" w:type="dxa"/>
            <w:vAlign w:val="center"/>
          </w:tcPr>
          <w:p w:rsidR="00F94BFA" w:rsidP="00A348DD" w:rsidRDefault="00F94BFA" w14:paraId="7FEDE515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9C7DA3" w:rsidR="009C7DA3" w:rsidP="00A348DD" w:rsidRDefault="009C7DA3" w14:paraId="57799298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PPiW.U16</w:t>
            </w:r>
          </w:p>
          <w:p w:rsidRPr="007C235F" w:rsidR="00F3370B" w:rsidP="00A348DD" w:rsidRDefault="00F3370B" w14:paraId="53459789" w14:textId="19697A29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</w:tr>
      <w:tr w:rsidRPr="009C54AE" w:rsidR="00F3370B" w:rsidTr="00A348DD" w14:paraId="4F246620" w14:textId="77777777">
        <w:tc>
          <w:tcPr>
            <w:tcW w:w="1021" w:type="dxa"/>
          </w:tcPr>
          <w:p w:rsidRPr="009C54AE" w:rsidR="00F3370B" w:rsidP="00F3370B" w:rsidRDefault="00F3370B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F3370B" w:rsidR="00F3370B" w:rsidP="003A2BAA" w:rsidRDefault="003A2BAA" w14:paraId="6AAE6146" w14:textId="2D7D42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swojej wiedzy i umiejętności 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dla budowani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C7DA3" w:rsidR="009C7DA3" w:rsidP="00A348DD" w:rsidRDefault="009C7DA3" w14:paraId="21CA43D4" w14:textId="3C79EBD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PPiW.K2</w:t>
            </w:r>
          </w:p>
          <w:p w:rsidRPr="00E52517" w:rsidR="0087667D" w:rsidP="000775FB" w:rsidRDefault="009C7DA3" w14:paraId="3ED6BD2E" w14:textId="318A9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7DA3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PPiW.K5</w:t>
            </w:r>
          </w:p>
        </w:tc>
      </w:tr>
    </w:tbl>
    <w:p w:rsidRPr="009C54AE" w:rsidR="0085747A" w:rsidP="009C54AE" w:rsidRDefault="0085747A" w14:paraId="34FEFE49" w14:textId="3A114C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7504C" w:rsidP="009C54AE" w:rsidRDefault="0087504C" w14:paraId="730D2AB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87504C" w:rsidR="00675843" w:rsidP="0087504C" w:rsidRDefault="0085747A" w14:paraId="1F78AE2D" w14:textId="4ABDEBD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814742" w:rsidRDefault="00E52517" w14:paraId="6ABECCE5" w14:textId="6A00257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</w:t>
            </w:r>
          </w:p>
        </w:tc>
      </w:tr>
    </w:tbl>
    <w:p w:rsidR="0039051F" w:rsidP="0039051F" w:rsidRDefault="0039051F" w14:paraId="079377CC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87504C" w:rsidR="0085747A" w:rsidP="0087504C" w:rsidRDefault="0085747A" w14:paraId="010AEF39" w14:textId="74FAA6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009A23C8" w14:paraId="5DD97688" w14:textId="77777777">
        <w:tc>
          <w:tcPr>
            <w:tcW w:w="9520" w:type="dxa"/>
          </w:tcPr>
          <w:p w:rsidRPr="007C235F" w:rsidR="009A23C8" w:rsidP="00814742" w:rsidRDefault="00BE628C" w14:paraId="2B32FB25" w14:textId="09A0D4C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E628C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  <w:r w:rsidR="002137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C235F" w:rsidTr="009A23C8" w14:paraId="2EA8EAD0" w14:textId="77777777">
        <w:tc>
          <w:tcPr>
            <w:tcW w:w="9520" w:type="dxa"/>
          </w:tcPr>
          <w:p w:rsidRPr="007C235F" w:rsidR="007C235F" w:rsidP="00814742" w:rsidRDefault="002137A4" w14:paraId="7AA5332B" w14:textId="7A0EE9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C235F" w:rsidTr="009A23C8" w14:paraId="6F3157FC" w14:textId="77777777">
        <w:tc>
          <w:tcPr>
            <w:tcW w:w="9520" w:type="dxa"/>
          </w:tcPr>
          <w:p w:rsidRPr="007C235F" w:rsidR="007C235F" w:rsidP="00814742" w:rsidRDefault="002137A4" w14:paraId="21450083" w14:textId="0C09688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emisyjne pobudzające prawidł</w:t>
            </w:r>
            <w:r>
              <w:rPr>
                <w:rFonts w:ascii="Corbel" w:hAnsi="Corbel"/>
                <w:sz w:val="24"/>
                <w:szCs w:val="24"/>
              </w:rPr>
              <w:t>owy oddech przeponowy (apoggio).</w:t>
            </w:r>
          </w:p>
        </w:tc>
      </w:tr>
      <w:tr w:rsidRPr="009C54AE" w:rsidR="007C235F" w:rsidTr="009A23C8" w14:paraId="7A2F144D" w14:textId="77777777">
        <w:tc>
          <w:tcPr>
            <w:tcW w:w="9520" w:type="dxa"/>
          </w:tcPr>
          <w:p w:rsidRPr="007C235F" w:rsidR="007C235F" w:rsidP="00814742" w:rsidRDefault="002137A4" w14:paraId="29389168" w14:textId="5FFBBC1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F73FD4" w:rsidTr="009A23C8" w14:paraId="77CB6CDB" w14:textId="77777777">
        <w:tc>
          <w:tcPr>
            <w:tcW w:w="9520" w:type="dxa"/>
          </w:tcPr>
          <w:p w:rsidRPr="00F73FD4" w:rsidR="00F73FD4" w:rsidP="00F73FD4" w:rsidRDefault="00F73FD4" w14:paraId="3BA2764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Pr="00F73FD4" w:rsidR="00F73FD4" w:rsidP="00F73FD4" w:rsidRDefault="00F73FD4" w14:paraId="62A18073" w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Pr="00F73FD4" w:rsidR="00F73FD4" w:rsidP="00F73FD4" w:rsidRDefault="00F73FD4" w14:paraId="68C9AE1E" w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F73FD4" w:rsidP="00F73FD4" w:rsidRDefault="00F73FD4" w14:paraId="1C2995C9" w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mowa ciała,</w:t>
            </w:r>
          </w:p>
          <w:p w:rsidRPr="00F73FD4" w:rsidR="00F73FD4" w:rsidP="00F73FD4" w:rsidRDefault="00F73FD4" w14:paraId="7AB7C9F3" w14:textId="0263EE2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DA2421" w:rsidTr="00DC49AA" w14:paraId="0079EEEF" w14:textId="77777777">
        <w:tc>
          <w:tcPr>
            <w:tcW w:w="1962" w:type="dxa"/>
          </w:tcPr>
          <w:p w:rsidRPr="009C54AE" w:rsidR="00DA2421" w:rsidP="00DC49AA" w:rsidRDefault="00DA2421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39051F" w:rsidR="00DA2421" w:rsidP="0039051F" w:rsidRDefault="00DA2421" w14:paraId="25C3BB59" w14:textId="56839C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39051F" w:rsidR="00DA2421" w:rsidP="0039051F" w:rsidRDefault="00DA2421" w14:paraId="60F70B50" w14:textId="6B1334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DA2421" w:rsidTr="00DC49AA" w14:paraId="08CCAAC0" w14:textId="77777777">
        <w:tc>
          <w:tcPr>
            <w:tcW w:w="1962" w:type="dxa"/>
          </w:tcPr>
          <w:p w:rsidRPr="009C54AE" w:rsidR="00DA2421" w:rsidP="00DC49AA" w:rsidRDefault="00DA2421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39051F" w:rsidR="00DA2421" w:rsidP="0039051F" w:rsidRDefault="00DA2421" w14:paraId="22A031BB" w14:textId="53AAF2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 w trakcie zajęć, zaliczenie ustne</w:t>
            </w:r>
          </w:p>
        </w:tc>
        <w:tc>
          <w:tcPr>
            <w:tcW w:w="2117" w:type="dxa"/>
          </w:tcPr>
          <w:p w:rsidRPr="0039051F" w:rsidR="00DA2421" w:rsidP="0039051F" w:rsidRDefault="00DA2421" w14:paraId="76A0904C" w14:textId="5AD2292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DA2421" w:rsidTr="00DC49AA" w14:paraId="6CB17010" w14:textId="77777777">
        <w:tc>
          <w:tcPr>
            <w:tcW w:w="1962" w:type="dxa"/>
          </w:tcPr>
          <w:p w:rsidRPr="009C54AE" w:rsidR="00DA2421" w:rsidP="00DC49AA" w:rsidRDefault="00DA2421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39051F" w:rsidR="00DA2421" w:rsidP="0039051F" w:rsidRDefault="00DA2421" w14:paraId="5C99C474" w14:textId="2A11E7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39051F" w:rsidR="00DA2421" w:rsidP="0039051F" w:rsidRDefault="00DA2421" w14:paraId="12128CD5" w14:textId="4B82AE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AD76AE" w:rsidR="0085747A" w:rsidP="00AD76AE" w:rsidRDefault="00F73FD4" w14:paraId="573DB492" w14:textId="7060A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776E421E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76E421E" w14:paraId="6F3B4F60" w14:textId="77777777">
        <w:tc>
          <w:tcPr>
            <w:tcW w:w="4962" w:type="dxa"/>
            <w:tcMar/>
          </w:tcPr>
          <w:p w:rsidRPr="009C54AE" w:rsidR="0085747A" w:rsidP="00330AA3" w:rsidRDefault="00C61DC5" w14:paraId="7818EC50" w14:textId="12B23B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571285" w:rsidRDefault="00606A68" w14:paraId="6F2EBDFC" w14:textId="191883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776E421E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12376A6F" w14:textId="2F524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76E421E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76E421E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571285" w:rsidRDefault="00E574C3" w14:paraId="72FAD5A0" w14:textId="0F6DCA2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C61DC5" w:rsidTr="776E421E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571285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571285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571285" w:rsidRDefault="00F94BFA" w14:paraId="76DD4D52" w14:textId="07DB25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76E421E" w:rsidR="00F94BFA">
              <w:rPr>
                <w:rFonts w:ascii="Corbel" w:hAnsi="Corbel"/>
                <w:sz w:val="24"/>
                <w:szCs w:val="24"/>
              </w:rPr>
              <w:t>1</w:t>
            </w:r>
            <w:r w:rsidRPr="776E421E" w:rsidR="6E00FADA">
              <w:rPr>
                <w:rFonts w:ascii="Corbel" w:hAnsi="Corbel"/>
                <w:sz w:val="24"/>
                <w:szCs w:val="24"/>
              </w:rPr>
              <w:t>6</w:t>
            </w:r>
          </w:p>
          <w:p w:rsidR="00DC49AA" w:rsidP="00571285" w:rsidRDefault="00DC49AA" w14:paraId="45A99C7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Pr="009C54AE" w:rsidR="00DC49AA" w:rsidP="00571285" w:rsidRDefault="00F94BFA" w14:paraId="321FFC41" w14:textId="50E3BE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Pr="009C54AE" w:rsidR="0085747A" w:rsidTr="776E421E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571285" w:rsidRDefault="00F94BFA" w14:paraId="343BD05C" w14:textId="5E4672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9C54AE" w:rsidR="0085747A" w:rsidTr="776E421E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571285" w:rsidRDefault="00E574C3" w14:paraId="74A135AF" w14:textId="57FB35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87504C" w:rsidP="009C54AE" w:rsidRDefault="0087504C" w14:paraId="7A4046F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73FD4" w:rsidR="00F73FD4" w:rsidP="00F73FD4" w:rsidRDefault="00F73FD4" w14:paraId="1CFBF987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:rsidRPr="00F73FD4" w:rsidR="00F73FD4" w:rsidP="00F73FD4" w:rsidRDefault="00F73FD4" w14:paraId="09A066F8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F73FD4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Pr="00F73FD4" w:rsidR="00F73FD4" w:rsidP="00F73FD4" w:rsidRDefault="00F73FD4" w14:paraId="699AF109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F73FD4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:rsidRPr="00F73FD4" w:rsidR="00F73FD4" w:rsidP="00F73FD4" w:rsidRDefault="00F73FD4" w14:paraId="781DE844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F73FD4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  <w:p w:rsidRPr="00F73FD4" w:rsidR="00F73FD4" w:rsidP="00F73FD4" w:rsidRDefault="00F73FD4" w14:paraId="2E647E87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Łastik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F73FD4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:rsidRPr="00F73FD4" w:rsidR="00F73FD4" w:rsidP="00F73FD4" w:rsidRDefault="00F73FD4" w14:paraId="6056C441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Lachowiecki L.,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F73FD4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:rsidRPr="00F73FD4" w:rsidR="007328D8" w:rsidP="00F73FD4" w:rsidRDefault="00F73FD4" w14:paraId="7612C321" w14:textId="7BB3C8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Kuziak M. ,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 w:rsidRPr="00F73FD4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814742" w:rsidRDefault="0085747A" w14:paraId="7CFB76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7328D8" w:rsidP="00F73FD4" w:rsidRDefault="00F73FD4" w14:paraId="4E2A1113" w14:textId="7777777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 w:rsidRPr="00F73FD4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Pr="00F73FD4" w:rsidR="00F73FD4" w:rsidP="00F73FD4" w:rsidRDefault="00F73FD4" w14:paraId="277EDFCE" w14:textId="455E3B18">
            <w:pPr>
              <w:numPr>
                <w:ilvl w:val="0"/>
                <w:numId w:val="9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75D" w:rsidP="00C16ABF" w:rsidRDefault="007B275D" w14:paraId="11254BA7" w14:textId="77777777">
      <w:pPr>
        <w:spacing w:after="0" w:line="240" w:lineRule="auto"/>
      </w:pPr>
      <w:r>
        <w:separator/>
      </w:r>
    </w:p>
  </w:endnote>
  <w:endnote w:type="continuationSeparator" w:id="0">
    <w:p w:rsidR="007B275D" w:rsidP="00C16ABF" w:rsidRDefault="007B275D" w14:paraId="055A4E7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75D" w:rsidP="00C16ABF" w:rsidRDefault="007B275D" w14:paraId="4D987152" w14:textId="77777777">
      <w:pPr>
        <w:spacing w:after="0" w:line="240" w:lineRule="auto"/>
      </w:pPr>
      <w:r>
        <w:separator/>
      </w:r>
    </w:p>
  </w:footnote>
  <w:footnote w:type="continuationSeparator" w:id="0">
    <w:p w:rsidR="007B275D" w:rsidP="00C16ABF" w:rsidRDefault="007B275D" w14:paraId="76C154B5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416E3"/>
    <w:multiLevelType w:val="hybridMultilevel"/>
    <w:tmpl w:val="F432D270"/>
    <w:lvl w:ilvl="0" w:tplc="B792E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11"/>
  </w:num>
  <w:num w:numId="12">
    <w:abstractNumId w:val="1"/>
  </w:num>
  <w:num w:numId="13">
    <w:abstractNumId w:val="0"/>
  </w:num>
  <w:num w:numId="14">
    <w:abstractNumId w:val="8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5FB"/>
    <w:rsid w:val="00084AF0"/>
    <w:rsid w:val="00084C12"/>
    <w:rsid w:val="0009462C"/>
    <w:rsid w:val="00094B12"/>
    <w:rsid w:val="00096C46"/>
    <w:rsid w:val="000A296F"/>
    <w:rsid w:val="000A2A28"/>
    <w:rsid w:val="000A43B0"/>
    <w:rsid w:val="000B192D"/>
    <w:rsid w:val="000B28EE"/>
    <w:rsid w:val="000B3E37"/>
    <w:rsid w:val="000C7182"/>
    <w:rsid w:val="000D04B0"/>
    <w:rsid w:val="000F1C57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367E"/>
    <w:rsid w:val="001640A7"/>
    <w:rsid w:val="00164FA7"/>
    <w:rsid w:val="00166A03"/>
    <w:rsid w:val="001718A7"/>
    <w:rsid w:val="001737CF"/>
    <w:rsid w:val="00176083"/>
    <w:rsid w:val="001770C7"/>
    <w:rsid w:val="00192F37"/>
    <w:rsid w:val="001A6DC6"/>
    <w:rsid w:val="001A70D2"/>
    <w:rsid w:val="001C3EF1"/>
    <w:rsid w:val="001D657B"/>
    <w:rsid w:val="001D7B54"/>
    <w:rsid w:val="001E0209"/>
    <w:rsid w:val="001E41B5"/>
    <w:rsid w:val="001F2CA2"/>
    <w:rsid w:val="002137A4"/>
    <w:rsid w:val="002144C0"/>
    <w:rsid w:val="0022477D"/>
    <w:rsid w:val="002278A9"/>
    <w:rsid w:val="002336F9"/>
    <w:rsid w:val="0024028F"/>
    <w:rsid w:val="00244ABC"/>
    <w:rsid w:val="0025668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AA3"/>
    <w:rsid w:val="003343CF"/>
    <w:rsid w:val="00346FE9"/>
    <w:rsid w:val="0034759A"/>
    <w:rsid w:val="003503F6"/>
    <w:rsid w:val="003530DD"/>
    <w:rsid w:val="00361927"/>
    <w:rsid w:val="00363F78"/>
    <w:rsid w:val="0039051F"/>
    <w:rsid w:val="0039782E"/>
    <w:rsid w:val="003A0A5B"/>
    <w:rsid w:val="003A1176"/>
    <w:rsid w:val="003A2BAA"/>
    <w:rsid w:val="003C0BAE"/>
    <w:rsid w:val="003D18A9"/>
    <w:rsid w:val="003D6CE2"/>
    <w:rsid w:val="003E14AA"/>
    <w:rsid w:val="003E1941"/>
    <w:rsid w:val="003E2FE6"/>
    <w:rsid w:val="003E49D5"/>
    <w:rsid w:val="003F38C0"/>
    <w:rsid w:val="00414E3C"/>
    <w:rsid w:val="00420B0F"/>
    <w:rsid w:val="0042244A"/>
    <w:rsid w:val="0042745A"/>
    <w:rsid w:val="00431D5C"/>
    <w:rsid w:val="004362C6"/>
    <w:rsid w:val="00437FA2"/>
    <w:rsid w:val="00445169"/>
    <w:rsid w:val="00445970"/>
    <w:rsid w:val="004502E6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1206"/>
    <w:rsid w:val="00513B6F"/>
    <w:rsid w:val="00517C63"/>
    <w:rsid w:val="00526C94"/>
    <w:rsid w:val="005326A9"/>
    <w:rsid w:val="005363C4"/>
    <w:rsid w:val="00536BDE"/>
    <w:rsid w:val="00543ACC"/>
    <w:rsid w:val="00565737"/>
    <w:rsid w:val="0056696D"/>
    <w:rsid w:val="00571285"/>
    <w:rsid w:val="00573EF9"/>
    <w:rsid w:val="00591E60"/>
    <w:rsid w:val="0059484D"/>
    <w:rsid w:val="005A0855"/>
    <w:rsid w:val="005A3196"/>
    <w:rsid w:val="005C080F"/>
    <w:rsid w:val="005C55E5"/>
    <w:rsid w:val="005C696A"/>
    <w:rsid w:val="005E6E85"/>
    <w:rsid w:val="005F31D2"/>
    <w:rsid w:val="00606A68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B2598"/>
    <w:rsid w:val="007B275D"/>
    <w:rsid w:val="007C235F"/>
    <w:rsid w:val="007C3299"/>
    <w:rsid w:val="007C3BCC"/>
    <w:rsid w:val="007C4546"/>
    <w:rsid w:val="007D6E56"/>
    <w:rsid w:val="007F1652"/>
    <w:rsid w:val="007F4155"/>
    <w:rsid w:val="008069CF"/>
    <w:rsid w:val="00814742"/>
    <w:rsid w:val="0081554D"/>
    <w:rsid w:val="0081707E"/>
    <w:rsid w:val="00841A56"/>
    <w:rsid w:val="008449B3"/>
    <w:rsid w:val="0085052D"/>
    <w:rsid w:val="0085747A"/>
    <w:rsid w:val="008642FE"/>
    <w:rsid w:val="0087504C"/>
    <w:rsid w:val="0087667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54AE"/>
    <w:rsid w:val="009C788E"/>
    <w:rsid w:val="009C7DA3"/>
    <w:rsid w:val="009E3B41"/>
    <w:rsid w:val="009F3C5C"/>
    <w:rsid w:val="009F4610"/>
    <w:rsid w:val="00A00ECC"/>
    <w:rsid w:val="00A03472"/>
    <w:rsid w:val="00A155EE"/>
    <w:rsid w:val="00A2245B"/>
    <w:rsid w:val="00A30110"/>
    <w:rsid w:val="00A348DD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1E9F"/>
    <w:rsid w:val="00AE203C"/>
    <w:rsid w:val="00AE234A"/>
    <w:rsid w:val="00AE2E74"/>
    <w:rsid w:val="00AE5FCB"/>
    <w:rsid w:val="00AF2C1E"/>
    <w:rsid w:val="00B06142"/>
    <w:rsid w:val="00B135B1"/>
    <w:rsid w:val="00B177E9"/>
    <w:rsid w:val="00B3130B"/>
    <w:rsid w:val="00B40ADB"/>
    <w:rsid w:val="00B43B77"/>
    <w:rsid w:val="00B43E80"/>
    <w:rsid w:val="00B607DB"/>
    <w:rsid w:val="00B66529"/>
    <w:rsid w:val="00B75946"/>
    <w:rsid w:val="00B77B38"/>
    <w:rsid w:val="00B8056E"/>
    <w:rsid w:val="00B819C8"/>
    <w:rsid w:val="00B82308"/>
    <w:rsid w:val="00B90885"/>
    <w:rsid w:val="00BB520A"/>
    <w:rsid w:val="00BD3869"/>
    <w:rsid w:val="00BD66E9"/>
    <w:rsid w:val="00BD6FF4"/>
    <w:rsid w:val="00BE628C"/>
    <w:rsid w:val="00BF2C41"/>
    <w:rsid w:val="00C058B4"/>
    <w:rsid w:val="00C05F44"/>
    <w:rsid w:val="00C0657F"/>
    <w:rsid w:val="00C131B5"/>
    <w:rsid w:val="00C14F01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0601F"/>
    <w:rsid w:val="00D0730E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A2421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118"/>
    <w:rsid w:val="00E51E44"/>
    <w:rsid w:val="00E52517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526AF"/>
    <w:rsid w:val="00F617C3"/>
    <w:rsid w:val="00F7066B"/>
    <w:rsid w:val="00F73FD4"/>
    <w:rsid w:val="00F83B28"/>
    <w:rsid w:val="00F94BF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6E00FADA"/>
    <w:rsid w:val="776E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422C0A83-6F11-46E9-A95B-EF00E57F6F0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29295E-B4B2-4849-BA8E-B30E2898C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7D80A6-6AF5-450E-B0A6-3B2CD949486A}"/>
</file>

<file path=customXml/itemProps3.xml><?xml version="1.0" encoding="utf-8"?>
<ds:datastoreItem xmlns:ds="http://schemas.openxmlformats.org/officeDocument/2006/customXml" ds:itemID="{E272D910-03DF-4A22-BECC-BA80DC2D1CAC}"/>
</file>

<file path=customXml/itemProps4.xml><?xml version="1.0" encoding="utf-8"?>
<ds:datastoreItem xmlns:ds="http://schemas.openxmlformats.org/officeDocument/2006/customXml" ds:itemID="{E4F22A47-9C69-44A5-B675-554CF01EC23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35</cp:revision>
  <cp:lastPrinted>2019-02-06T12:12:00Z</cp:lastPrinted>
  <dcterms:created xsi:type="dcterms:W3CDTF">2019-10-16T16:23:00Z</dcterms:created>
  <dcterms:modified xsi:type="dcterms:W3CDTF">2026-03-07T17:23:30Z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